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EC4" w:rsidRDefault="00A33EC4" w:rsidP="00A33E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FEKEHAM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fl.1435)</w:t>
      </w:r>
    </w:p>
    <w:p w:rsidR="00A33EC4" w:rsidRDefault="00A33EC4" w:rsidP="00A33E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Kempsey.</w:t>
      </w:r>
    </w:p>
    <w:p w:rsidR="00A33EC4" w:rsidRDefault="00A33EC4" w:rsidP="00A33EC4">
      <w:pPr>
        <w:rPr>
          <w:rFonts w:ascii="Times New Roman" w:hAnsi="Times New Roman" w:cs="Times New Roman"/>
        </w:rPr>
      </w:pPr>
    </w:p>
    <w:p w:rsidR="00A33EC4" w:rsidRDefault="00A33EC4" w:rsidP="00A33EC4">
      <w:pPr>
        <w:rPr>
          <w:rFonts w:ascii="Times New Roman" w:hAnsi="Times New Roman" w:cs="Times New Roman"/>
        </w:rPr>
      </w:pPr>
    </w:p>
    <w:p w:rsidR="00A33EC4" w:rsidRDefault="00A33EC4" w:rsidP="00A33E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Mar.1435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Pershore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A33EC4" w:rsidRDefault="00A33EC4" w:rsidP="00A33E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Worcestershire, into land of the late Sir Walter de la Pole(q.v.).</w:t>
      </w:r>
    </w:p>
    <w:p w:rsidR="00A33EC4" w:rsidRDefault="00A33EC4" w:rsidP="00A33E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24-207)</w:t>
      </w:r>
    </w:p>
    <w:p w:rsidR="00A33EC4" w:rsidRDefault="00A33EC4" w:rsidP="00A33EC4">
      <w:pPr>
        <w:rPr>
          <w:rFonts w:ascii="Times New Roman" w:hAnsi="Times New Roman" w:cs="Times New Roman"/>
        </w:rPr>
      </w:pPr>
    </w:p>
    <w:p w:rsidR="00A33EC4" w:rsidRDefault="00A33EC4" w:rsidP="00A33EC4">
      <w:pPr>
        <w:rPr>
          <w:rFonts w:ascii="Times New Roman" w:hAnsi="Times New Roman" w:cs="Times New Roman"/>
        </w:rPr>
      </w:pPr>
    </w:p>
    <w:p w:rsidR="00A33EC4" w:rsidRPr="00CD5157" w:rsidRDefault="00A33EC4" w:rsidP="00A33E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2F86" w:rsidRPr="00E71FC3" w:rsidRDefault="00A33EC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EC4" w:rsidRDefault="00A33EC4" w:rsidP="00E71FC3">
      <w:r>
        <w:separator/>
      </w:r>
    </w:p>
  </w:endnote>
  <w:endnote w:type="continuationSeparator" w:id="0">
    <w:p w:rsidR="00A33EC4" w:rsidRDefault="00A33EC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EC4" w:rsidRDefault="00A33EC4" w:rsidP="00E71FC3">
      <w:r>
        <w:separator/>
      </w:r>
    </w:p>
  </w:footnote>
  <w:footnote w:type="continuationSeparator" w:id="0">
    <w:p w:rsidR="00A33EC4" w:rsidRDefault="00A33EC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EC4"/>
    <w:rsid w:val="00A33EC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A1E3D-0D1A-46EC-896C-474042173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33EC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33E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2016-05-09T21:50:00Z</dcterms:created>
  <dcterms:modified xsi:type="dcterms:W3CDTF">2016-05-09T21:51:00Z</dcterms:modified>
</cp:coreProperties>
</file>